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Deckenarbeiten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Deckenarbeiten 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